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w:t>
            </w:r>
            <w:proofErr w:type="spellStart"/>
            <w:proofErr w:type="gramStart"/>
            <w:r w:rsidRPr="00032612">
              <w:rPr>
                <w:b/>
              </w:rPr>
              <w:t>п</w:t>
            </w:r>
            <w:proofErr w:type="spellEnd"/>
            <w:proofErr w:type="gramEnd"/>
            <w:r w:rsidRPr="00032612">
              <w:rPr>
                <w:b/>
              </w:rPr>
              <w:t>/</w:t>
            </w:r>
            <w:proofErr w:type="spellStart"/>
            <w:r w:rsidRPr="00032612">
              <w:rPr>
                <w:b/>
              </w:rPr>
              <w:t>п</w:t>
            </w:r>
            <w:proofErr w:type="spellEnd"/>
            <w:r w:rsidRPr="00032612">
              <w:rPr>
                <w:b/>
              </w:rPr>
              <w:t xml:space="preserve">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p w:rsidR="0017716F" w:rsidRPr="00032612" w:rsidRDefault="0017716F" w:rsidP="00AB2323">
            <w:pPr>
              <w:jc w:val="both"/>
              <w:rPr>
                <w:color w:val="000000"/>
              </w:rPr>
            </w:pPr>
          </w:p>
        </w:tc>
        <w:tc>
          <w:tcPr>
            <w:tcW w:w="5604" w:type="dxa"/>
          </w:tcPr>
          <w:p w:rsidR="0017716F" w:rsidRPr="00A102BD" w:rsidRDefault="0017716F" w:rsidP="00AB2323">
            <w:pPr>
              <w:jc w:val="both"/>
            </w:pPr>
            <w:r w:rsidRPr="00032612">
              <w:rPr>
                <w:color w:val="000000"/>
              </w:rPr>
              <w:t xml:space="preserve">КПП </w:t>
            </w:r>
            <w:r>
              <w:t>оферента</w:t>
            </w:r>
          </w:p>
          <w:p w:rsidR="0017716F" w:rsidRPr="00032612" w:rsidRDefault="0017716F" w:rsidP="00AB2323">
            <w:pPr>
              <w:jc w:val="both"/>
              <w:rPr>
                <w:color w:val="000000"/>
              </w:rPr>
            </w:pPr>
          </w:p>
        </w:tc>
        <w:tc>
          <w:tcPr>
            <w:tcW w:w="2631" w:type="dxa"/>
          </w:tcPr>
          <w:p w:rsidR="0017716F" w:rsidRPr="00A102BD"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lang w:val="en-US"/>
              </w:rPr>
            </w:pPr>
          </w:p>
          <w:p w:rsidR="0017716F" w:rsidRPr="00032612" w:rsidRDefault="0017716F" w:rsidP="00AB2323">
            <w:pPr>
              <w:jc w:val="both"/>
              <w:rPr>
                <w:color w:val="000000"/>
                <w:lang w:val="en-US"/>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 xml:space="preserve">копия решения о назначении или об избрании либо приказа о назначении руководителя, в соответствии с которым он </w:t>
            </w:r>
            <w:r w:rsidRPr="002C78C8">
              <w:lastRenderedPageBreak/>
              <w:t>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proofErr w:type="gramStart"/>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roofErr w:type="gramEnd"/>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proofErr w:type="spellStart"/>
            <w:r w:rsidR="00CE3523" w:rsidRPr="00D41129">
              <w:t>РКС-Менеджмент</w:t>
            </w:r>
            <w:proofErr w:type="spellEnd"/>
            <w:r w:rsidR="00CE3523">
              <w:t>»</w:t>
            </w:r>
            <w:r w:rsidRPr="00A102BD">
              <w:t xml:space="preserve"> или любым УО </w:t>
            </w:r>
            <w:r w:rsidR="00CE3523">
              <w:t>ОАО «</w:t>
            </w:r>
            <w:proofErr w:type="spellStart"/>
            <w:r w:rsidR="00CE3523" w:rsidRPr="00D41129">
              <w:t>РКС-Менеджмент</w:t>
            </w:r>
            <w:proofErr w:type="spellEnd"/>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w:t>
            </w:r>
            <w:proofErr w:type="gramStart"/>
            <w:r w:rsidRPr="002C78C8">
              <w:t>подтверждающие</w:t>
            </w:r>
            <w:proofErr w:type="gramEnd"/>
            <w:r w:rsidRPr="002C78C8">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t>контактного лица оферента</w:t>
            </w:r>
            <w:proofErr w:type="gramStart"/>
            <w:r>
              <w:t xml:space="preserve"> </w:t>
            </w:r>
            <w:r w:rsidRPr="00A102BD">
              <w:t>:</w:t>
            </w:r>
            <w:proofErr w:type="gramEnd"/>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proofErr w:type="spellStart"/>
            <w:r w:rsidRPr="00A102BD">
              <w:t>Моб</w:t>
            </w:r>
            <w:proofErr w:type="spellEnd"/>
            <w:r w:rsidRPr="00A102BD">
              <w:t>.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F78" w:rsidRDefault="00BF5F78">
      <w:r>
        <w:separator/>
      </w:r>
    </w:p>
  </w:endnote>
  <w:endnote w:type="continuationSeparator" w:id="0">
    <w:p w:rsidR="00BF5F78" w:rsidRDefault="00BF5F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CE3523">
        <w:rPr>
          <w:noProof/>
        </w:rPr>
        <w:t>2</w:t>
      </w:r>
    </w:fldSimple>
    <w:r>
      <w:t xml:space="preserve"> из </w:t>
    </w:r>
    <w:fldSimple w:instr=" NUMPAGES ">
      <w:r w:rsidR="00CE3523">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F78" w:rsidRDefault="00BF5F78">
      <w:r>
        <w:separator/>
      </w:r>
    </w:p>
  </w:footnote>
  <w:footnote w:type="continuationSeparator" w:id="0">
    <w:p w:rsidR="00BF5F78" w:rsidRDefault="00BF5F78">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oNotTrackMoves/>
  <w:defaultTabStop w:val="851"/>
  <w:noPunctuationKerning/>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ListParagraph">
    <w:name w:val="List Paragraph"/>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2">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4</TotalTime>
  <Pages>3</Pages>
  <Words>604</Words>
  <Characters>3445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sdralo</cp:lastModifiedBy>
  <cp:revision>3</cp:revision>
  <cp:lastPrinted>2010-04-13T12:36:00Z</cp:lastPrinted>
  <dcterms:created xsi:type="dcterms:W3CDTF">2014-03-03T08:32:00Z</dcterms:created>
  <dcterms:modified xsi:type="dcterms:W3CDTF">2014-03-03T08:35:00Z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